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1BA05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47B67E6" w14:textId="79956E47" w:rsidR="001E0C56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7A27E0">
        <w:rPr>
          <w:sz w:val="24"/>
          <w:szCs w:val="24"/>
        </w:rPr>
        <w:t>John Harrison</w:t>
      </w:r>
      <w:r>
        <w:rPr>
          <w:sz w:val="24"/>
          <w:szCs w:val="24"/>
        </w:rPr>
        <w:t xml:space="preserve">, </w:t>
      </w:r>
      <w:r w:rsidRPr="001F69FA">
        <w:rPr>
          <w:sz w:val="24"/>
          <w:szCs w:val="24"/>
        </w:rPr>
        <w:t>Attorney</w:t>
      </w:r>
    </w:p>
    <w:p w14:paraId="5D4DA23E" w14:textId="75643B6B" w:rsidR="001E0C56" w:rsidRPr="001F69FA" w:rsidRDefault="00934030" w:rsidP="00206D8A">
      <w:pPr>
        <w:tabs>
          <w:tab w:val="left" w:pos="144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1E0C56" w:rsidRPr="001F69FA">
        <w:rPr>
          <w:sz w:val="24"/>
          <w:szCs w:val="24"/>
        </w:rPr>
        <w:t>Legal Division</w:t>
      </w:r>
    </w:p>
    <w:p w14:paraId="06560D80" w14:textId="77777777" w:rsidR="001E0C56" w:rsidRPr="001F69FA" w:rsidRDefault="001E0C56" w:rsidP="001E0C56">
      <w:pPr>
        <w:rPr>
          <w:sz w:val="24"/>
          <w:szCs w:val="24"/>
        </w:rPr>
      </w:pPr>
    </w:p>
    <w:p w14:paraId="2E50AD56" w14:textId="737B0912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206D8A">
        <w:rPr>
          <w:sz w:val="24"/>
          <w:szCs w:val="24"/>
        </w:rPr>
        <w:t>Maxine Gilford</w:t>
      </w:r>
      <w:r w:rsidR="00C65318">
        <w:rPr>
          <w:sz w:val="24"/>
          <w:szCs w:val="24"/>
        </w:rPr>
        <w:t>, Financial Analyst</w:t>
      </w:r>
    </w:p>
    <w:p w14:paraId="68167ACE" w14:textId="77777777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  <w:t>Rate Regulation Division</w:t>
      </w:r>
    </w:p>
    <w:p w14:paraId="41722460" w14:textId="77777777" w:rsidR="001E0C56" w:rsidRPr="001F69FA" w:rsidRDefault="001E0C56" w:rsidP="001E0C56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52EA5429" w14:textId="32404E50" w:rsidR="001E0C56" w:rsidRPr="001F69FA" w:rsidRDefault="001E0C56" w:rsidP="001E0C56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AB13AF59DC8648F7AADF1D26F2A068D0"/>
          </w:placeholder>
          <w:text/>
        </w:sdtPr>
        <w:sdtEndPr/>
        <w:sdtContent>
          <w:r w:rsidR="00A56CBA">
            <w:rPr>
              <w:sz w:val="24"/>
              <w:szCs w:val="24"/>
            </w:rPr>
            <w:t>November 30, 2020</w:t>
          </w:r>
        </w:sdtContent>
      </w:sdt>
    </w:p>
    <w:p w14:paraId="02AB8835" w14:textId="77777777" w:rsidR="001E0C56" w:rsidRPr="001F69FA" w:rsidRDefault="001E0C56" w:rsidP="001E0C56">
      <w:pPr>
        <w:ind w:left="1440" w:right="-450" w:hanging="1440"/>
        <w:rPr>
          <w:b/>
          <w:sz w:val="24"/>
          <w:szCs w:val="24"/>
        </w:rPr>
      </w:pPr>
    </w:p>
    <w:p w14:paraId="09950E88" w14:textId="2E8D0EB6" w:rsidR="001E0C56" w:rsidRPr="001F69FA" w:rsidRDefault="001E0C56" w:rsidP="001E0C56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  <w:t>Docket No</w:t>
      </w:r>
      <w:r w:rsidR="00206D8A">
        <w:rPr>
          <w:b/>
          <w:sz w:val="24"/>
          <w:szCs w:val="24"/>
        </w:rPr>
        <w:t>. 50</w:t>
      </w:r>
      <w:r w:rsidR="007A27E0">
        <w:rPr>
          <w:b/>
          <w:sz w:val="24"/>
          <w:szCs w:val="24"/>
        </w:rPr>
        <w:t>601</w:t>
      </w:r>
      <w:r w:rsidR="00206D8A">
        <w:rPr>
          <w:b/>
          <w:sz w:val="24"/>
          <w:szCs w:val="24"/>
        </w:rPr>
        <w:t xml:space="preserve"> </w:t>
      </w:r>
      <w:r w:rsidR="00206D8A" w:rsidRPr="00206D8A">
        <w:rPr>
          <w:bCs/>
          <w:i/>
          <w:iCs/>
          <w:sz w:val="24"/>
          <w:szCs w:val="24"/>
        </w:rPr>
        <w:t>App</w:t>
      </w:r>
      <w:r w:rsidRPr="001F69FA">
        <w:rPr>
          <w:i/>
          <w:sz w:val="24"/>
          <w:szCs w:val="24"/>
        </w:rPr>
        <w:t xml:space="preserve">lication of </w:t>
      </w:r>
      <w:r w:rsidR="00206D8A">
        <w:rPr>
          <w:i/>
          <w:sz w:val="24"/>
          <w:szCs w:val="24"/>
        </w:rPr>
        <w:t>W</w:t>
      </w:r>
      <w:r w:rsidR="007A27E0">
        <w:rPr>
          <w:i/>
          <w:sz w:val="24"/>
          <w:szCs w:val="24"/>
        </w:rPr>
        <w:t xml:space="preserve">indsor Water Company </w:t>
      </w:r>
      <w:r w:rsidRPr="001F69FA">
        <w:rPr>
          <w:i/>
          <w:sz w:val="24"/>
          <w:szCs w:val="24"/>
        </w:rPr>
        <w:t>for a Class D Annual Rate Adjustment</w:t>
      </w:r>
    </w:p>
    <w:p w14:paraId="365B3081" w14:textId="77777777" w:rsidR="001E0C56" w:rsidRDefault="001E0C56" w:rsidP="001E0C56">
      <w:pPr>
        <w:ind w:left="1440" w:right="-450" w:hanging="1440"/>
        <w:rPr>
          <w:sz w:val="24"/>
        </w:rPr>
      </w:pPr>
      <w:r w:rsidRPr="001F69FA">
        <w:rPr>
          <w:b/>
          <w:sz w:val="24"/>
          <w:szCs w:val="24"/>
        </w:rP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E3C78" wp14:editId="18229466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8239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>
        <w:rPr>
          <w:sz w:val="24"/>
        </w:rPr>
        <w:tab/>
      </w:r>
    </w:p>
    <w:p w14:paraId="63609F11" w14:textId="77777777" w:rsidR="001E0C56" w:rsidRPr="00281EE0" w:rsidRDefault="001E0C56" w:rsidP="001E0C56">
      <w:pPr>
        <w:rPr>
          <w:sz w:val="24"/>
        </w:rPr>
      </w:pPr>
    </w:p>
    <w:p w14:paraId="0CC33468" w14:textId="30C9096B" w:rsidR="001E0C56" w:rsidRDefault="001E0C56" w:rsidP="001E0C56">
      <w:pPr>
        <w:tabs>
          <w:tab w:val="left" w:pos="0"/>
        </w:tabs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</w:t>
      </w:r>
      <w:r w:rsidR="0052706E">
        <w:rPr>
          <w:sz w:val="24"/>
          <w:szCs w:val="24"/>
        </w:rPr>
        <w:t xml:space="preserve">October 8, </w:t>
      </w:r>
      <w:r w:rsidR="00C65318">
        <w:rPr>
          <w:sz w:val="24"/>
          <w:szCs w:val="24"/>
        </w:rPr>
        <w:t>2020</w:t>
      </w:r>
      <w:r w:rsidRPr="001F69F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AC1836">
        <w:rPr>
          <w:sz w:val="24"/>
          <w:szCs w:val="24"/>
        </w:rPr>
        <w:t>W</w:t>
      </w:r>
      <w:r w:rsidR="0052706E">
        <w:rPr>
          <w:sz w:val="24"/>
          <w:szCs w:val="24"/>
        </w:rPr>
        <w:t xml:space="preserve">indsor </w:t>
      </w:r>
      <w:r w:rsidR="00A705AD">
        <w:rPr>
          <w:sz w:val="24"/>
          <w:szCs w:val="24"/>
        </w:rPr>
        <w:t xml:space="preserve">Water Company </w:t>
      </w:r>
      <w:r w:rsidRPr="001F69FA">
        <w:rPr>
          <w:sz w:val="24"/>
          <w:szCs w:val="24"/>
        </w:rPr>
        <w:t>(</w:t>
      </w:r>
      <w:r w:rsidR="009F60D1">
        <w:rPr>
          <w:sz w:val="24"/>
          <w:szCs w:val="24"/>
        </w:rPr>
        <w:t>Windsor</w:t>
      </w:r>
      <w:r w:rsidRPr="001F69FA">
        <w:rPr>
          <w:sz w:val="24"/>
          <w:szCs w:val="24"/>
        </w:rPr>
        <w:t xml:space="preserve">) filed an </w:t>
      </w:r>
      <w:r w:rsidR="0052706E">
        <w:rPr>
          <w:sz w:val="24"/>
          <w:szCs w:val="24"/>
        </w:rPr>
        <w:t xml:space="preserve">amended </w:t>
      </w:r>
      <w:r w:rsidRPr="001F69FA">
        <w:rPr>
          <w:sz w:val="24"/>
          <w:szCs w:val="24"/>
        </w:rPr>
        <w:t xml:space="preserve">application for a Class D rate adjustment. </w:t>
      </w:r>
      <w:r w:rsidR="00EB3D77">
        <w:rPr>
          <w:sz w:val="24"/>
          <w:szCs w:val="24"/>
        </w:rPr>
        <w:t xml:space="preserve"> </w:t>
      </w:r>
      <w:r w:rsidRPr="001F69FA">
        <w:rPr>
          <w:sz w:val="24"/>
          <w:szCs w:val="24"/>
        </w:rPr>
        <w:t>Pursuant to Tex</w:t>
      </w:r>
      <w:r w:rsidR="00D7049D">
        <w:rPr>
          <w:sz w:val="24"/>
          <w:szCs w:val="24"/>
        </w:rPr>
        <w:t>as</w:t>
      </w:r>
      <w:r w:rsidRPr="001F69FA">
        <w:rPr>
          <w:sz w:val="24"/>
          <w:szCs w:val="24"/>
        </w:rPr>
        <w:t xml:space="preserve"> Water Code (TWC) § 13.1872</w:t>
      </w:r>
      <w:r w:rsidR="009F60D1">
        <w:rPr>
          <w:sz w:val="24"/>
          <w:szCs w:val="24"/>
        </w:rPr>
        <w:t xml:space="preserve"> and 16 Texas Administrative Code </w:t>
      </w:r>
      <w:r w:rsidR="009F60D1" w:rsidRPr="001F69FA">
        <w:rPr>
          <w:sz w:val="24"/>
          <w:szCs w:val="24"/>
        </w:rPr>
        <w:t xml:space="preserve">§ </w:t>
      </w:r>
      <w:r w:rsidR="009F60D1">
        <w:rPr>
          <w:sz w:val="24"/>
          <w:szCs w:val="24"/>
        </w:rPr>
        <w:t>24.49</w:t>
      </w:r>
      <w:r w:rsidRPr="001F69FA">
        <w:rPr>
          <w:sz w:val="24"/>
          <w:szCs w:val="24"/>
        </w:rPr>
        <w:t>, a utility may request an annual increase to its tariffed rates of no more than 5%</w:t>
      </w:r>
      <w:r w:rsidR="00454426">
        <w:rPr>
          <w:sz w:val="24"/>
          <w:szCs w:val="24"/>
        </w:rPr>
        <w:t xml:space="preserve">, </w:t>
      </w:r>
      <w:r w:rsidRPr="001F69FA">
        <w:rPr>
          <w:sz w:val="24"/>
          <w:szCs w:val="24"/>
        </w:rPr>
        <w:t xml:space="preserve">not more than once a year and not more than four times between rate proceedings described under TWC § 13.1871. </w:t>
      </w:r>
      <w:r w:rsidR="00EB3D77">
        <w:rPr>
          <w:sz w:val="24"/>
          <w:szCs w:val="24"/>
        </w:rPr>
        <w:t xml:space="preserve"> </w:t>
      </w:r>
      <w:r w:rsidR="009F60D1">
        <w:rPr>
          <w:sz w:val="24"/>
          <w:szCs w:val="24"/>
        </w:rPr>
        <w:t>Windsor</w:t>
      </w:r>
      <w:r w:rsidRPr="001F69FA">
        <w:rPr>
          <w:sz w:val="24"/>
          <w:szCs w:val="24"/>
        </w:rPr>
        <w:t xml:space="preserve"> requests approval to </w:t>
      </w:r>
      <w:r w:rsidR="00454426">
        <w:rPr>
          <w:sz w:val="24"/>
          <w:szCs w:val="24"/>
        </w:rPr>
        <w:t>increase</w:t>
      </w:r>
      <w:r w:rsidRPr="001F69FA">
        <w:rPr>
          <w:sz w:val="24"/>
          <w:szCs w:val="24"/>
        </w:rPr>
        <w:t xml:space="preserve"> its monthly meter charge and gallonage rate </w:t>
      </w:r>
      <w:r w:rsidR="009F60D1">
        <w:rPr>
          <w:sz w:val="24"/>
          <w:szCs w:val="24"/>
        </w:rPr>
        <w:t xml:space="preserve">for water </w:t>
      </w:r>
      <w:r w:rsidRPr="001F69FA">
        <w:rPr>
          <w:sz w:val="24"/>
          <w:szCs w:val="24"/>
        </w:rPr>
        <w:t xml:space="preserve">by 5%. </w:t>
      </w:r>
      <w:r w:rsidR="00EB3D77">
        <w:rPr>
          <w:sz w:val="24"/>
          <w:szCs w:val="24"/>
        </w:rPr>
        <w:t xml:space="preserve"> </w:t>
      </w:r>
      <w:r w:rsidRPr="001F69FA">
        <w:rPr>
          <w:sz w:val="24"/>
          <w:szCs w:val="24"/>
        </w:rPr>
        <w:t>In support of its application</w:t>
      </w:r>
      <w:r w:rsidR="009F60D1">
        <w:rPr>
          <w:sz w:val="24"/>
          <w:szCs w:val="24"/>
        </w:rPr>
        <w:t xml:space="preserve"> Windsor</w:t>
      </w:r>
      <w:r w:rsidRPr="001F69FA">
        <w:rPr>
          <w:sz w:val="24"/>
          <w:szCs w:val="24"/>
        </w:rPr>
        <w:t xml:space="preserve"> provided</w:t>
      </w:r>
      <w:r w:rsidR="009F60D1">
        <w:rPr>
          <w:sz w:val="24"/>
          <w:szCs w:val="24"/>
        </w:rPr>
        <w:t xml:space="preserve"> the following</w:t>
      </w:r>
      <w:r w:rsidRPr="001F69FA">
        <w:rPr>
          <w:sz w:val="24"/>
          <w:szCs w:val="24"/>
        </w:rPr>
        <w:t>:</w:t>
      </w:r>
    </w:p>
    <w:p w14:paraId="15DBACBC" w14:textId="77777777" w:rsidR="00C65318" w:rsidRPr="001F69FA" w:rsidRDefault="00C65318" w:rsidP="001E0C56">
      <w:pPr>
        <w:tabs>
          <w:tab w:val="left" w:pos="0"/>
        </w:tabs>
        <w:jc w:val="both"/>
        <w:rPr>
          <w:sz w:val="24"/>
          <w:szCs w:val="24"/>
        </w:rPr>
      </w:pPr>
    </w:p>
    <w:p w14:paraId="52A05A10" w14:textId="075D31F7" w:rsidR="00C65318" w:rsidRPr="00C65318" w:rsidRDefault="00C65318" w:rsidP="00C65318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 w:rsidRPr="00C65318">
        <w:rPr>
          <w:sz w:val="24"/>
          <w:szCs w:val="24"/>
        </w:rPr>
        <w:t>A Class D water or sewer utility request for an annual rate adjustment;</w:t>
      </w:r>
    </w:p>
    <w:p w14:paraId="6CABF6BF" w14:textId="77777777" w:rsidR="00C65318" w:rsidRPr="00C65318" w:rsidRDefault="00C65318" w:rsidP="00C65318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 w:rsidRPr="00C65318">
        <w:rPr>
          <w:sz w:val="24"/>
          <w:szCs w:val="24"/>
        </w:rPr>
        <w:t>A completed proposed notice for the approved rate change; and</w:t>
      </w:r>
    </w:p>
    <w:p w14:paraId="1C25F38D" w14:textId="718C43DF" w:rsidR="00C65318" w:rsidRPr="00C65318" w:rsidRDefault="00C65318" w:rsidP="00C65318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 w:rsidRPr="00C65318">
        <w:rPr>
          <w:sz w:val="24"/>
          <w:szCs w:val="24"/>
        </w:rPr>
        <w:t xml:space="preserve">A copy of the relevant pages of </w:t>
      </w:r>
      <w:r w:rsidR="009F60D1">
        <w:rPr>
          <w:sz w:val="24"/>
          <w:szCs w:val="24"/>
        </w:rPr>
        <w:t>Windsor</w:t>
      </w:r>
      <w:r w:rsidRPr="00C65318">
        <w:rPr>
          <w:sz w:val="24"/>
          <w:szCs w:val="24"/>
        </w:rPr>
        <w:t>’s currently approved tariff.</w:t>
      </w:r>
    </w:p>
    <w:p w14:paraId="5805ECCC" w14:textId="77777777" w:rsidR="00C65318" w:rsidRDefault="00C65318" w:rsidP="00C65318">
      <w:pPr>
        <w:jc w:val="both"/>
        <w:rPr>
          <w:sz w:val="24"/>
          <w:szCs w:val="24"/>
        </w:rPr>
      </w:pPr>
    </w:p>
    <w:p w14:paraId="27174978" w14:textId="20C39448" w:rsidR="0074714A" w:rsidRDefault="00C65318" w:rsidP="00C65318">
      <w:pPr>
        <w:jc w:val="both"/>
        <w:rPr>
          <w:sz w:val="24"/>
          <w:szCs w:val="24"/>
        </w:rPr>
      </w:pPr>
      <w:r w:rsidRPr="00C04FCF">
        <w:rPr>
          <w:sz w:val="24"/>
          <w:szCs w:val="24"/>
        </w:rPr>
        <w:t xml:space="preserve">This application represents </w:t>
      </w:r>
      <w:r w:rsidR="009F60D1">
        <w:rPr>
          <w:sz w:val="24"/>
          <w:szCs w:val="24"/>
        </w:rPr>
        <w:t>Windsor</w:t>
      </w:r>
      <w:r w:rsidRPr="00C04FCF">
        <w:rPr>
          <w:sz w:val="24"/>
          <w:szCs w:val="24"/>
        </w:rPr>
        <w:t xml:space="preserve">’s </w:t>
      </w:r>
      <w:sdt>
        <w:sdtPr>
          <w:rPr>
            <w:sz w:val="24"/>
            <w:szCs w:val="24"/>
          </w:rPr>
          <w:id w:val="-1892339054"/>
          <w:placeholder>
            <w:docPart w:val="F28B27A0F11946A4A77A5CA72079E5B5"/>
          </w:placeholder>
          <w:text/>
        </w:sdtPr>
        <w:sdtEndPr/>
        <w:sdtContent>
          <w:r w:rsidR="001D5F89">
            <w:rPr>
              <w:sz w:val="24"/>
              <w:szCs w:val="24"/>
            </w:rPr>
            <w:t>fourth</w:t>
          </w:r>
        </w:sdtContent>
      </w:sdt>
      <w:r w:rsidRPr="00C04FCF">
        <w:rPr>
          <w:sz w:val="24"/>
          <w:szCs w:val="24"/>
        </w:rPr>
        <w:t xml:space="preserve"> Class D rate adjustment request</w:t>
      </w:r>
      <w:r w:rsidRPr="00C65318">
        <w:rPr>
          <w:sz w:val="24"/>
          <w:szCs w:val="24"/>
        </w:rPr>
        <w:t>.</w:t>
      </w:r>
      <w:r w:rsidR="00B7039A">
        <w:rPr>
          <w:sz w:val="24"/>
          <w:szCs w:val="24"/>
        </w:rPr>
        <w:t xml:space="preserve"> Therefore, Windsor must file a full base rate case the next time it seeks to increase its water rates as required by TWC </w:t>
      </w:r>
      <w:r w:rsidR="00B7039A" w:rsidRPr="00C65318">
        <w:rPr>
          <w:sz w:val="24"/>
          <w:szCs w:val="24"/>
        </w:rPr>
        <w:t>§</w:t>
      </w:r>
      <w:r w:rsidR="00B7039A">
        <w:t xml:space="preserve"> </w:t>
      </w:r>
      <w:r w:rsidR="00B7039A">
        <w:rPr>
          <w:sz w:val="24"/>
          <w:szCs w:val="24"/>
        </w:rPr>
        <w:t>13.1872(f).</w:t>
      </w:r>
      <w:r w:rsidRPr="00C65318">
        <w:rPr>
          <w:sz w:val="24"/>
          <w:szCs w:val="24"/>
        </w:rPr>
        <w:t xml:space="preserve"> </w:t>
      </w:r>
      <w:r w:rsidR="00EB3D77">
        <w:rPr>
          <w:sz w:val="24"/>
          <w:szCs w:val="24"/>
        </w:rPr>
        <w:t xml:space="preserve"> </w:t>
      </w:r>
    </w:p>
    <w:p w14:paraId="6158AECA" w14:textId="77777777" w:rsidR="0074714A" w:rsidRDefault="0074714A" w:rsidP="00C65318">
      <w:pPr>
        <w:jc w:val="both"/>
        <w:rPr>
          <w:sz w:val="24"/>
          <w:szCs w:val="24"/>
        </w:rPr>
      </w:pPr>
    </w:p>
    <w:p w14:paraId="32732453" w14:textId="1948075B" w:rsidR="0074714A" w:rsidRPr="0074714A" w:rsidRDefault="00C65318" w:rsidP="0074714A">
      <w:pPr>
        <w:jc w:val="both"/>
        <w:rPr>
          <w:sz w:val="24"/>
          <w:szCs w:val="24"/>
        </w:rPr>
      </w:pPr>
      <w:r>
        <w:t xml:space="preserve"> </w:t>
      </w:r>
      <w:r w:rsidR="0074714A" w:rsidRPr="0074714A">
        <w:rPr>
          <w:sz w:val="24"/>
          <w:szCs w:val="24"/>
        </w:rPr>
        <w:t xml:space="preserve">The following table includes </w:t>
      </w:r>
      <w:r w:rsidR="009F60D1">
        <w:rPr>
          <w:sz w:val="24"/>
          <w:szCs w:val="24"/>
        </w:rPr>
        <w:t xml:space="preserve">Windsor’s </w:t>
      </w:r>
      <w:r w:rsidR="0074714A" w:rsidRPr="0074714A">
        <w:rPr>
          <w:sz w:val="24"/>
          <w:szCs w:val="24"/>
        </w:rPr>
        <w:t xml:space="preserve">previously approved </w:t>
      </w:r>
      <w:r w:rsidR="00231D9F">
        <w:rPr>
          <w:sz w:val="24"/>
          <w:szCs w:val="24"/>
        </w:rPr>
        <w:t xml:space="preserve">water </w:t>
      </w:r>
      <w:r w:rsidR="0074714A" w:rsidRPr="0074714A">
        <w:rPr>
          <w:sz w:val="24"/>
          <w:szCs w:val="24"/>
        </w:rPr>
        <w:t>base rates and proposed water base rates by meter size</w:t>
      </w:r>
      <w:r w:rsidR="00E16F70">
        <w:rPr>
          <w:sz w:val="24"/>
          <w:szCs w:val="24"/>
        </w:rPr>
        <w:t>:</w:t>
      </w:r>
    </w:p>
    <w:p w14:paraId="064555D4" w14:textId="77777777" w:rsidR="0074714A" w:rsidRPr="0074714A" w:rsidRDefault="0074714A" w:rsidP="007471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74714A" w:rsidRPr="0074714A" w14:paraId="29B4045A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C939" w14:textId="3518CF8E" w:rsidR="0074714A" w:rsidRPr="007E610D" w:rsidRDefault="0074714A" w:rsidP="00F26EE9">
            <w:pPr>
              <w:spacing w:line="256" w:lineRule="auto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Meter Size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5B76" w14:textId="22D94EF0" w:rsidR="0074714A" w:rsidRPr="007E610D" w:rsidRDefault="0074714A" w:rsidP="00F26EE9">
            <w:pPr>
              <w:spacing w:line="256" w:lineRule="auto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Approved Base Rate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89D8" w14:textId="77777777" w:rsidR="0074714A" w:rsidRPr="007E610D" w:rsidRDefault="0074714A" w:rsidP="00F26EE9">
            <w:pPr>
              <w:spacing w:line="256" w:lineRule="auto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Proposed Rate</w:t>
            </w:r>
          </w:p>
        </w:tc>
      </w:tr>
      <w:tr w:rsidR="0074714A" w:rsidRPr="0074714A" w14:paraId="3FA2D9D3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C536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5/8” or 3/4”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A49F" w14:textId="4EBECAA5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$</w:t>
            </w:r>
            <w:sdt>
              <w:sdtPr>
                <w:rPr>
                  <w:sz w:val="24"/>
                  <w:szCs w:val="24"/>
                </w:rPr>
                <w:id w:val="-624149306"/>
                <w:placeholder>
                  <w:docPart w:val="800BC2C876D04A709B7951006EEADBB0"/>
                </w:placeholder>
                <w:text/>
              </w:sdtPr>
              <w:sdtEndPr/>
              <w:sdtContent>
                <w:r w:rsidR="00E16F70">
                  <w:rPr>
                    <w:sz w:val="24"/>
                    <w:szCs w:val="24"/>
                  </w:rPr>
                  <w:t>52.34</w:t>
                </w:r>
              </w:sdtContent>
            </w:sdt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5946" w14:textId="37C423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$</w:t>
            </w:r>
            <w:sdt>
              <w:sdtPr>
                <w:rPr>
                  <w:sz w:val="24"/>
                  <w:szCs w:val="24"/>
                </w:rPr>
                <w:id w:val="716715909"/>
                <w:placeholder>
                  <w:docPart w:val="8DB2A0210E874A3782F25201031D4DD7"/>
                </w:placeholder>
                <w:text/>
              </w:sdtPr>
              <w:sdtEndPr/>
              <w:sdtContent>
                <w:r w:rsidR="00E16F70" w:rsidRPr="002C5AB4">
                  <w:rPr>
                    <w:sz w:val="24"/>
                    <w:szCs w:val="24"/>
                  </w:rPr>
                  <w:t>5</w:t>
                </w:r>
                <w:r w:rsidR="00E16F70">
                  <w:rPr>
                    <w:sz w:val="24"/>
                    <w:szCs w:val="24"/>
                  </w:rPr>
                  <w:t>4</w:t>
                </w:r>
                <w:r w:rsidR="00E16F70" w:rsidRPr="002C5AB4">
                  <w:rPr>
                    <w:sz w:val="24"/>
                    <w:szCs w:val="24"/>
                  </w:rPr>
                  <w:t>.</w:t>
                </w:r>
                <w:r w:rsidR="00E16F70">
                  <w:rPr>
                    <w:sz w:val="24"/>
                    <w:szCs w:val="24"/>
                  </w:rPr>
                  <w:t>96</w:t>
                </w:r>
              </w:sdtContent>
            </w:sdt>
            <w:r w:rsidRPr="0074714A">
              <w:rPr>
                <w:sz w:val="24"/>
                <w:szCs w:val="24"/>
              </w:rPr>
              <w:t xml:space="preserve"> </w:t>
            </w:r>
          </w:p>
        </w:tc>
      </w:tr>
      <w:tr w:rsidR="00E16F70" w:rsidRPr="0074714A" w14:paraId="631449CF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F9D1" w14:textId="1451C5AD" w:rsidR="00E16F70" w:rsidRPr="0074714A" w:rsidRDefault="00E16F70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BA18" w14:textId="2832BD32" w:rsidR="00E16F70" w:rsidRPr="0074714A" w:rsidRDefault="00E16F70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$52.34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E52B" w14:textId="62AD26B0" w:rsidR="00E16F70" w:rsidRPr="0074714A" w:rsidRDefault="00E16F70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$</w:t>
            </w:r>
            <w:sdt>
              <w:sdtPr>
                <w:rPr>
                  <w:sz w:val="24"/>
                  <w:szCs w:val="24"/>
                </w:rPr>
                <w:id w:val="-51309854"/>
                <w:placeholder>
                  <w:docPart w:val="7574056FA1B7419B83302A7B09164CE1"/>
                </w:placeholder>
                <w:text/>
              </w:sdtPr>
              <w:sdtEndPr/>
              <w:sdtContent>
                <w:r w:rsidRPr="002C5AB4">
                  <w:rPr>
                    <w:sz w:val="24"/>
                    <w:szCs w:val="24"/>
                  </w:rPr>
                  <w:t>5</w:t>
                </w:r>
                <w:r>
                  <w:rPr>
                    <w:sz w:val="24"/>
                    <w:szCs w:val="24"/>
                  </w:rPr>
                  <w:t>4</w:t>
                </w:r>
                <w:r w:rsidRPr="002C5AB4">
                  <w:rPr>
                    <w:sz w:val="24"/>
                    <w:szCs w:val="24"/>
                  </w:rPr>
                  <w:t>.</w:t>
                </w:r>
                <w:r>
                  <w:rPr>
                    <w:sz w:val="24"/>
                    <w:szCs w:val="24"/>
                  </w:rPr>
                  <w:t>96</w:t>
                </w:r>
              </w:sdtContent>
            </w:sdt>
          </w:p>
        </w:tc>
      </w:tr>
      <w:tr w:rsidR="00E16F70" w:rsidRPr="0074714A" w14:paraId="7DC040D4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F8DE" w14:textId="3B795A48" w:rsidR="00E16F70" w:rsidRPr="0074714A" w:rsidRDefault="00E16F70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1½”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1883" w14:textId="2282780D" w:rsidR="00E16F70" w:rsidRPr="0074714A" w:rsidRDefault="00E16F70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$160.22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5ED1" w14:textId="59C64B82" w:rsidR="00E16F70" w:rsidRPr="0074714A" w:rsidRDefault="00E16F70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$168.23</w:t>
            </w:r>
          </w:p>
        </w:tc>
      </w:tr>
      <w:tr w:rsidR="00E16F70" w:rsidRPr="0074714A" w14:paraId="061BB5F1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CA52" w14:textId="7BE9B13F" w:rsidR="00E16F70" w:rsidRPr="0074714A" w:rsidRDefault="00E16F70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8699" w14:textId="619B58EF" w:rsidR="00E16F70" w:rsidRPr="0074714A" w:rsidRDefault="00E16F70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$160.22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A17B" w14:textId="46003BC6" w:rsidR="00E16F70" w:rsidRPr="0074714A" w:rsidRDefault="00E16F70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$168.23</w:t>
            </w:r>
          </w:p>
        </w:tc>
      </w:tr>
      <w:tr w:rsidR="00E16F70" w:rsidRPr="0074714A" w14:paraId="2F1012C3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5E37" w14:textId="00B85AA0" w:rsidR="00E16F70" w:rsidRPr="0074714A" w:rsidRDefault="00E16F70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4769" w14:textId="1FAFBC71" w:rsidR="00E16F70" w:rsidRPr="0074714A" w:rsidRDefault="00E16F70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$160.22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6268" w14:textId="37DF874A" w:rsidR="00E16F70" w:rsidRPr="0074714A" w:rsidRDefault="00E16F70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$168.23</w:t>
            </w:r>
          </w:p>
        </w:tc>
      </w:tr>
    </w:tbl>
    <w:p w14:paraId="4F55214A" w14:textId="77777777" w:rsidR="00231D9F" w:rsidRDefault="00231D9F" w:rsidP="00231D9F">
      <w:pPr>
        <w:jc w:val="both"/>
        <w:rPr>
          <w:sz w:val="24"/>
          <w:szCs w:val="24"/>
        </w:rPr>
      </w:pPr>
    </w:p>
    <w:p w14:paraId="37631075" w14:textId="77777777" w:rsidR="00F26EE9" w:rsidRDefault="00F26EE9" w:rsidP="00231D9F">
      <w:pPr>
        <w:jc w:val="both"/>
        <w:rPr>
          <w:sz w:val="24"/>
          <w:szCs w:val="24"/>
        </w:rPr>
      </w:pPr>
    </w:p>
    <w:p w14:paraId="6D85A257" w14:textId="77777777" w:rsidR="00EB3D77" w:rsidRDefault="00EB3D77" w:rsidP="00231D9F">
      <w:pPr>
        <w:jc w:val="both"/>
        <w:rPr>
          <w:sz w:val="24"/>
          <w:szCs w:val="24"/>
        </w:rPr>
      </w:pPr>
    </w:p>
    <w:p w14:paraId="66803240" w14:textId="7F9AB7AF" w:rsidR="00231D9F" w:rsidRPr="00231D9F" w:rsidRDefault="00231D9F" w:rsidP="00231D9F">
      <w:pPr>
        <w:jc w:val="both"/>
        <w:rPr>
          <w:sz w:val="24"/>
          <w:szCs w:val="24"/>
        </w:rPr>
      </w:pPr>
      <w:r w:rsidRPr="00231D9F">
        <w:rPr>
          <w:sz w:val="24"/>
          <w:szCs w:val="24"/>
        </w:rPr>
        <w:lastRenderedPageBreak/>
        <w:t>The following table includes previously approved and proposed water gallonage rates per 1,000 gallons</w:t>
      </w:r>
      <w:r w:rsidR="00741275">
        <w:rPr>
          <w:sz w:val="24"/>
          <w:szCs w:val="24"/>
        </w:rPr>
        <w:t>:</w:t>
      </w:r>
    </w:p>
    <w:p w14:paraId="5F14BC6E" w14:textId="77777777" w:rsidR="00231D9F" w:rsidRPr="00231D9F" w:rsidRDefault="00231D9F" w:rsidP="00231D9F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2740"/>
        <w:gridCol w:w="2824"/>
      </w:tblGrid>
      <w:tr w:rsidR="00231D9F" w:rsidRPr="00231D9F" w14:paraId="26838CAE" w14:textId="77777777" w:rsidTr="00741275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B97A" w14:textId="77777777" w:rsidR="00231D9F" w:rsidRPr="00231D9F" w:rsidRDefault="00231D9F" w:rsidP="00231D9F">
            <w:pPr>
              <w:jc w:val="center"/>
              <w:rPr>
                <w:b/>
                <w:sz w:val="24"/>
                <w:szCs w:val="24"/>
              </w:rPr>
            </w:pPr>
            <w:r w:rsidRPr="00231D9F">
              <w:rPr>
                <w:b/>
                <w:sz w:val="24"/>
                <w:szCs w:val="24"/>
              </w:rPr>
              <w:t>Gallonage Blocks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5E48" w14:textId="77777777" w:rsidR="00231D9F" w:rsidRPr="00231D9F" w:rsidRDefault="00231D9F" w:rsidP="00231D9F">
            <w:pPr>
              <w:jc w:val="center"/>
              <w:rPr>
                <w:b/>
                <w:sz w:val="24"/>
                <w:szCs w:val="24"/>
              </w:rPr>
            </w:pPr>
            <w:r w:rsidRPr="00231D9F">
              <w:rPr>
                <w:b/>
                <w:sz w:val="24"/>
                <w:szCs w:val="24"/>
              </w:rPr>
              <w:t>Current Tariff Gallonage Rate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A547" w14:textId="77777777" w:rsidR="00231D9F" w:rsidRPr="00231D9F" w:rsidRDefault="00231D9F" w:rsidP="00231D9F">
            <w:pPr>
              <w:jc w:val="center"/>
              <w:rPr>
                <w:b/>
                <w:sz w:val="24"/>
                <w:szCs w:val="24"/>
              </w:rPr>
            </w:pPr>
            <w:r w:rsidRPr="00231D9F">
              <w:rPr>
                <w:b/>
                <w:sz w:val="24"/>
                <w:szCs w:val="24"/>
              </w:rPr>
              <w:t>Proposed Gallonage Rate</w:t>
            </w:r>
          </w:p>
        </w:tc>
      </w:tr>
      <w:tr w:rsidR="00231D9F" w:rsidRPr="00231D9F" w14:paraId="2A5629ED" w14:textId="77777777" w:rsidTr="00741275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BAAB" w14:textId="0222D7F5" w:rsidR="00231D9F" w:rsidRPr="00231D9F" w:rsidRDefault="00231D9F" w:rsidP="00231D9F">
            <w:pPr>
              <w:jc w:val="both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 xml:space="preserve">From </w:t>
            </w:r>
            <w:r w:rsidR="007E610D">
              <w:rPr>
                <w:sz w:val="24"/>
                <w:szCs w:val="24"/>
              </w:rPr>
              <w:t>0</w:t>
            </w:r>
            <w:r w:rsidRPr="00231D9F">
              <w:rPr>
                <w:sz w:val="24"/>
                <w:szCs w:val="24"/>
              </w:rPr>
              <w:t xml:space="preserve"> to </w:t>
            </w:r>
            <w:r w:rsidR="00741275">
              <w:rPr>
                <w:sz w:val="24"/>
                <w:szCs w:val="24"/>
              </w:rPr>
              <w:t>10</w:t>
            </w:r>
            <w:r w:rsidRPr="00231D9F">
              <w:rPr>
                <w:sz w:val="24"/>
                <w:szCs w:val="24"/>
              </w:rPr>
              <w:t xml:space="preserve">,000 gallons 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E23A" w14:textId="5138BB30" w:rsidR="00231D9F" w:rsidRPr="00231D9F" w:rsidRDefault="00231D9F" w:rsidP="00231D9F">
            <w:pPr>
              <w:jc w:val="center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>$</w:t>
            </w:r>
            <w:r w:rsidR="00741275">
              <w:rPr>
                <w:sz w:val="24"/>
                <w:szCs w:val="24"/>
              </w:rPr>
              <w:t>4.81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9613" w14:textId="31CC5D04" w:rsidR="00231D9F" w:rsidRPr="00231D9F" w:rsidRDefault="00231D9F" w:rsidP="00231D9F">
            <w:pPr>
              <w:jc w:val="center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>$</w:t>
            </w:r>
            <w:r w:rsidR="00741275">
              <w:rPr>
                <w:sz w:val="24"/>
                <w:szCs w:val="24"/>
              </w:rPr>
              <w:t>5.05</w:t>
            </w:r>
          </w:p>
        </w:tc>
      </w:tr>
      <w:tr w:rsidR="00231D9F" w:rsidRPr="00231D9F" w14:paraId="49E1FD3C" w14:textId="77777777" w:rsidTr="00741275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2677" w14:textId="3A42BD00" w:rsidR="00231D9F" w:rsidRPr="00231D9F" w:rsidRDefault="00231D9F" w:rsidP="00231D9F">
            <w:pPr>
              <w:jc w:val="both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 xml:space="preserve">From </w:t>
            </w:r>
            <w:r w:rsidR="00741275">
              <w:rPr>
                <w:sz w:val="24"/>
                <w:szCs w:val="24"/>
              </w:rPr>
              <w:t>10,</w:t>
            </w:r>
            <w:r w:rsidRPr="00231D9F">
              <w:rPr>
                <w:sz w:val="24"/>
                <w:szCs w:val="24"/>
              </w:rPr>
              <w:t xml:space="preserve">001 to </w:t>
            </w:r>
            <w:r w:rsidR="00741275">
              <w:rPr>
                <w:sz w:val="24"/>
                <w:szCs w:val="24"/>
              </w:rPr>
              <w:t>20</w:t>
            </w:r>
            <w:r w:rsidRPr="00231D9F">
              <w:rPr>
                <w:sz w:val="24"/>
                <w:szCs w:val="24"/>
              </w:rPr>
              <w:t>,000 gallons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7402" w14:textId="46C179B3" w:rsidR="00231D9F" w:rsidRPr="00231D9F" w:rsidRDefault="00231D9F" w:rsidP="00231D9F">
            <w:pPr>
              <w:jc w:val="center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>$</w:t>
            </w:r>
            <w:r w:rsidR="00741275">
              <w:rPr>
                <w:sz w:val="24"/>
                <w:szCs w:val="24"/>
              </w:rPr>
              <w:t>5.08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1CDB" w14:textId="159E4ABF" w:rsidR="00231D9F" w:rsidRPr="00231D9F" w:rsidRDefault="00231D9F" w:rsidP="00231D9F">
            <w:pPr>
              <w:jc w:val="center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>$</w:t>
            </w:r>
            <w:r w:rsidR="00741275">
              <w:rPr>
                <w:sz w:val="24"/>
                <w:szCs w:val="24"/>
              </w:rPr>
              <w:t>5.33</w:t>
            </w:r>
          </w:p>
        </w:tc>
      </w:tr>
      <w:tr w:rsidR="007E610D" w:rsidRPr="00231D9F" w14:paraId="5E86AC63" w14:textId="77777777" w:rsidTr="00741275"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1AA4" w14:textId="668304CD" w:rsidR="007E610D" w:rsidRPr="00231D9F" w:rsidRDefault="007E610D" w:rsidP="00231D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From </w:t>
            </w:r>
            <w:r w:rsidR="0074127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,001 </w:t>
            </w:r>
            <w:r w:rsidR="00741275">
              <w:rPr>
                <w:sz w:val="24"/>
                <w:szCs w:val="24"/>
              </w:rPr>
              <w:t>gallons and up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69D" w14:textId="6D2B9557" w:rsidR="007E610D" w:rsidRPr="00231D9F" w:rsidRDefault="007E610D" w:rsidP="00231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="00741275">
              <w:rPr>
                <w:sz w:val="24"/>
                <w:szCs w:val="24"/>
              </w:rPr>
              <w:t>5.35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D121" w14:textId="02381689" w:rsidR="007E610D" w:rsidRPr="00231D9F" w:rsidRDefault="007E610D" w:rsidP="00231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="00741275">
              <w:rPr>
                <w:sz w:val="24"/>
                <w:szCs w:val="24"/>
              </w:rPr>
              <w:t>5.62</w:t>
            </w:r>
          </w:p>
        </w:tc>
      </w:tr>
    </w:tbl>
    <w:p w14:paraId="47E5440E" w14:textId="77777777" w:rsidR="00097E1B" w:rsidRDefault="00097E1B" w:rsidP="0074714A">
      <w:pPr>
        <w:keepNext/>
        <w:jc w:val="both"/>
        <w:rPr>
          <w:sz w:val="24"/>
          <w:szCs w:val="24"/>
        </w:rPr>
      </w:pPr>
    </w:p>
    <w:p w14:paraId="78B38FE9" w14:textId="4CA4232B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Staff identified that </w:t>
      </w:r>
      <w:r w:rsidR="009F60D1">
        <w:rPr>
          <w:sz w:val="24"/>
          <w:szCs w:val="24"/>
        </w:rPr>
        <w:t xml:space="preserve">Windsor </w:t>
      </w:r>
      <w:r w:rsidRPr="0074714A">
        <w:rPr>
          <w:sz w:val="24"/>
          <w:szCs w:val="24"/>
        </w:rPr>
        <w:t xml:space="preserve">correctly calculated </w:t>
      </w:r>
      <w:r w:rsidR="000037CE">
        <w:rPr>
          <w:sz w:val="24"/>
          <w:szCs w:val="24"/>
        </w:rPr>
        <w:t xml:space="preserve">the </w:t>
      </w:r>
      <w:r w:rsidRPr="0074714A">
        <w:rPr>
          <w:sz w:val="24"/>
          <w:szCs w:val="24"/>
        </w:rPr>
        <w:t>billing comparisons using the base rates and block gallonage rates from the previous tariff rates and the proposed tariff rates.</w:t>
      </w:r>
    </w:p>
    <w:p w14:paraId="1BA4CFFD" w14:textId="77777777" w:rsidR="0074714A" w:rsidRPr="0074714A" w:rsidRDefault="0074714A" w:rsidP="0074714A">
      <w:pPr>
        <w:autoSpaceDE w:val="0"/>
        <w:autoSpaceDN w:val="0"/>
        <w:adjustRightInd w:val="0"/>
        <w:rPr>
          <w:sz w:val="24"/>
          <w:szCs w:val="24"/>
        </w:rPr>
      </w:pPr>
    </w:p>
    <w:p w14:paraId="1CCBD795" w14:textId="484F1FA4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Based upon review of the application, Staff recommends the</w:t>
      </w:r>
      <w:r w:rsidR="009F60D1">
        <w:rPr>
          <w:sz w:val="24"/>
          <w:szCs w:val="24"/>
        </w:rPr>
        <w:t xml:space="preserve"> following</w:t>
      </w:r>
      <w:r w:rsidRPr="0074714A">
        <w:rPr>
          <w:sz w:val="24"/>
          <w:szCs w:val="24"/>
        </w:rPr>
        <w:t>:</w:t>
      </w:r>
    </w:p>
    <w:p w14:paraId="531A2B38" w14:textId="77777777" w:rsidR="0074714A" w:rsidRPr="0074714A" w:rsidRDefault="0074714A" w:rsidP="0074714A">
      <w:pPr>
        <w:jc w:val="both"/>
        <w:rPr>
          <w:sz w:val="24"/>
          <w:szCs w:val="24"/>
        </w:rPr>
      </w:pPr>
    </w:p>
    <w:p w14:paraId="2DF8F71C" w14:textId="1E7DA2C8" w:rsidR="0074714A" w:rsidRPr="0074714A" w:rsidRDefault="009F60D1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finding that </w:t>
      </w:r>
      <w:r w:rsidR="0074714A" w:rsidRPr="0074714A">
        <w:rPr>
          <w:sz w:val="24"/>
          <w:szCs w:val="24"/>
        </w:rPr>
        <w:t>the application</w:t>
      </w:r>
      <w:r w:rsidR="000037C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 </w:t>
      </w:r>
      <w:r w:rsidR="0074714A" w:rsidRPr="0074714A">
        <w:rPr>
          <w:sz w:val="24"/>
          <w:szCs w:val="24"/>
        </w:rPr>
        <w:t>administratively complete;</w:t>
      </w:r>
    </w:p>
    <w:p w14:paraId="432CB900" w14:textId="2B7345E6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Approv</w:t>
      </w:r>
      <w:r w:rsidR="009F60D1">
        <w:rPr>
          <w:sz w:val="24"/>
          <w:szCs w:val="24"/>
        </w:rPr>
        <w:t>al of</w:t>
      </w:r>
      <w:r w:rsidRPr="0074714A">
        <w:rPr>
          <w:sz w:val="24"/>
          <w:szCs w:val="24"/>
        </w:rPr>
        <w:t xml:space="preserve"> the </w:t>
      </w:r>
      <w:r w:rsidR="009F60D1">
        <w:rPr>
          <w:sz w:val="24"/>
          <w:szCs w:val="24"/>
        </w:rPr>
        <w:t xml:space="preserve">amended application for a </w:t>
      </w:r>
      <w:r w:rsidRPr="0074714A">
        <w:rPr>
          <w:sz w:val="24"/>
          <w:szCs w:val="24"/>
        </w:rPr>
        <w:t>Class D rate adjustment and</w:t>
      </w:r>
      <w:r w:rsidR="009F60D1">
        <w:rPr>
          <w:sz w:val="24"/>
          <w:szCs w:val="24"/>
        </w:rPr>
        <w:t xml:space="preserve"> the proposed water base rates and gallonage rates</w:t>
      </w:r>
      <w:r w:rsidRPr="0074714A">
        <w:rPr>
          <w:sz w:val="24"/>
          <w:szCs w:val="24"/>
        </w:rPr>
        <w:t>;</w:t>
      </w:r>
    </w:p>
    <w:p w14:paraId="25C207F3" w14:textId="57F24D5E" w:rsidR="0074714A" w:rsidRPr="0074714A" w:rsidRDefault="009F60D1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That Windsor be directed to provide the </w:t>
      </w:r>
      <w:r w:rsidR="00FF3212">
        <w:rPr>
          <w:sz w:val="24"/>
          <w:szCs w:val="24"/>
        </w:rPr>
        <w:t xml:space="preserve">attached </w:t>
      </w:r>
      <w:r w:rsidR="00FF3212" w:rsidRPr="0074714A">
        <w:rPr>
          <w:sz w:val="24"/>
          <w:szCs w:val="24"/>
        </w:rPr>
        <w:t>notice</w:t>
      </w:r>
      <w:bookmarkStart w:id="0" w:name="_GoBack"/>
      <w:bookmarkEnd w:id="0"/>
      <w:r>
        <w:rPr>
          <w:sz w:val="24"/>
          <w:szCs w:val="24"/>
        </w:rPr>
        <w:t xml:space="preserve"> to</w:t>
      </w:r>
      <w:r w:rsidR="0074714A" w:rsidRPr="0074714A">
        <w:rPr>
          <w:sz w:val="24"/>
          <w:szCs w:val="24"/>
        </w:rPr>
        <w:t xml:space="preserve"> customers in accordance with TWC § 13.1872(c)(1) </w:t>
      </w:r>
      <w:r w:rsidR="00B7039A">
        <w:rPr>
          <w:sz w:val="24"/>
          <w:szCs w:val="24"/>
        </w:rPr>
        <w:t>by December 2</w:t>
      </w:r>
      <w:r w:rsidR="00B84F45">
        <w:rPr>
          <w:sz w:val="24"/>
          <w:szCs w:val="24"/>
        </w:rPr>
        <w:t>8</w:t>
      </w:r>
      <w:r w:rsidR="00B7039A">
        <w:rPr>
          <w:sz w:val="24"/>
          <w:szCs w:val="24"/>
        </w:rPr>
        <w:t xml:space="preserve">, 2020, which is </w:t>
      </w:r>
      <w:r w:rsidR="0074714A" w:rsidRPr="0074714A">
        <w:rPr>
          <w:sz w:val="24"/>
          <w:szCs w:val="24"/>
        </w:rPr>
        <w:t>30 days before the</w:t>
      </w:r>
      <w:r w:rsidR="0074714A">
        <w:rPr>
          <w:sz w:val="24"/>
          <w:szCs w:val="24"/>
        </w:rPr>
        <w:t xml:space="preserve"> </w:t>
      </w:r>
      <w:r w:rsidR="0074714A" w:rsidRPr="0074714A">
        <w:rPr>
          <w:sz w:val="24"/>
          <w:szCs w:val="24"/>
        </w:rPr>
        <w:t>effective date of</w:t>
      </w:r>
      <w:r w:rsidR="00B7039A">
        <w:rPr>
          <w:sz w:val="24"/>
          <w:szCs w:val="24"/>
        </w:rPr>
        <w:t xml:space="preserve"> January 2</w:t>
      </w:r>
      <w:r w:rsidR="00B84F45">
        <w:rPr>
          <w:sz w:val="24"/>
          <w:szCs w:val="24"/>
        </w:rPr>
        <w:t>8</w:t>
      </w:r>
      <w:r w:rsidR="00B7039A">
        <w:rPr>
          <w:sz w:val="24"/>
          <w:szCs w:val="24"/>
        </w:rPr>
        <w:t>, 2021</w:t>
      </w:r>
      <w:r w:rsidR="0074714A" w:rsidRPr="0074714A">
        <w:rPr>
          <w:sz w:val="24"/>
          <w:szCs w:val="24"/>
        </w:rPr>
        <w:t>;</w:t>
      </w:r>
    </w:p>
    <w:p w14:paraId="1FB7ABAD" w14:textId="6DFA8990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Approv</w:t>
      </w:r>
      <w:r w:rsidR="009F60D1">
        <w:rPr>
          <w:sz w:val="24"/>
          <w:szCs w:val="24"/>
        </w:rPr>
        <w:t>al of</w:t>
      </w:r>
      <w:r w:rsidRPr="0074714A">
        <w:rPr>
          <w:sz w:val="24"/>
          <w:szCs w:val="24"/>
        </w:rPr>
        <w:t xml:space="preserve"> the effective date that is at least 30 days after customers receive notice, to coincide with an appropriate billing cycle and to meet the 30-day notice requirement; and</w:t>
      </w:r>
    </w:p>
    <w:p w14:paraId="6441E0BD" w14:textId="69BFBE52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Approv</w:t>
      </w:r>
      <w:r w:rsidR="009F60D1">
        <w:rPr>
          <w:sz w:val="24"/>
          <w:szCs w:val="24"/>
        </w:rPr>
        <w:t>al</w:t>
      </w:r>
      <w:r w:rsidRPr="0074714A">
        <w:rPr>
          <w:sz w:val="24"/>
          <w:szCs w:val="24"/>
        </w:rPr>
        <w:t xml:space="preserve"> </w:t>
      </w:r>
      <w:r w:rsidR="009F60D1">
        <w:rPr>
          <w:sz w:val="24"/>
          <w:szCs w:val="24"/>
        </w:rPr>
        <w:t xml:space="preserve">of </w:t>
      </w:r>
      <w:r w:rsidRPr="0074714A">
        <w:rPr>
          <w:sz w:val="24"/>
          <w:szCs w:val="24"/>
        </w:rPr>
        <w:t xml:space="preserve">the attached tariff and </w:t>
      </w:r>
      <w:r w:rsidR="009F60D1">
        <w:rPr>
          <w:sz w:val="24"/>
          <w:szCs w:val="24"/>
        </w:rPr>
        <w:t xml:space="preserve">the </w:t>
      </w:r>
      <w:r w:rsidRPr="0074714A">
        <w:rPr>
          <w:sz w:val="24"/>
          <w:szCs w:val="24"/>
        </w:rPr>
        <w:t>provi</w:t>
      </w:r>
      <w:r w:rsidR="009F60D1">
        <w:rPr>
          <w:sz w:val="24"/>
          <w:szCs w:val="24"/>
        </w:rPr>
        <w:t>sion</w:t>
      </w:r>
      <w:r w:rsidRPr="0074714A">
        <w:rPr>
          <w:sz w:val="24"/>
          <w:szCs w:val="24"/>
        </w:rPr>
        <w:t xml:space="preserve"> </w:t>
      </w:r>
      <w:r w:rsidR="00925662">
        <w:rPr>
          <w:sz w:val="24"/>
          <w:szCs w:val="24"/>
        </w:rPr>
        <w:t xml:space="preserve">of </w:t>
      </w:r>
      <w:r w:rsidRPr="0074714A">
        <w:rPr>
          <w:sz w:val="24"/>
          <w:szCs w:val="24"/>
        </w:rPr>
        <w:t xml:space="preserve">a copy to </w:t>
      </w:r>
      <w:r w:rsidR="009F60D1">
        <w:rPr>
          <w:sz w:val="24"/>
          <w:szCs w:val="24"/>
        </w:rPr>
        <w:t>Windsor</w:t>
      </w:r>
      <w:r w:rsidRPr="0074714A">
        <w:rPr>
          <w:sz w:val="24"/>
          <w:szCs w:val="24"/>
        </w:rPr>
        <w:t>.</w:t>
      </w:r>
    </w:p>
    <w:p w14:paraId="1235F21D" w14:textId="77777777" w:rsidR="0074714A" w:rsidRDefault="0074714A" w:rsidP="008262FF">
      <w:pPr>
        <w:tabs>
          <w:tab w:val="left" w:pos="1170"/>
        </w:tabs>
        <w:spacing w:after="120" w:line="480" w:lineRule="auto"/>
        <w:rPr>
          <w:sz w:val="24"/>
        </w:rPr>
      </w:pPr>
    </w:p>
    <w:sectPr w:rsidR="0074714A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56FCB" w14:textId="77777777" w:rsidR="00B60AB5" w:rsidRDefault="00B60AB5">
      <w:r>
        <w:separator/>
      </w:r>
    </w:p>
  </w:endnote>
  <w:endnote w:type="continuationSeparator" w:id="0">
    <w:p w14:paraId="0C05514D" w14:textId="77777777" w:rsidR="00B60AB5" w:rsidRDefault="00B6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4DD96" w14:textId="77777777" w:rsidR="00B60AB5" w:rsidRDefault="00B60AB5">
      <w:r>
        <w:separator/>
      </w:r>
    </w:p>
  </w:footnote>
  <w:footnote w:type="continuationSeparator" w:id="0">
    <w:p w14:paraId="7F58B178" w14:textId="77777777" w:rsidR="00B60AB5" w:rsidRDefault="00B60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5C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037CE"/>
    <w:rsid w:val="00097E1B"/>
    <w:rsid w:val="001D5F89"/>
    <w:rsid w:val="001E0C56"/>
    <w:rsid w:val="00206D8A"/>
    <w:rsid w:val="00231D9F"/>
    <w:rsid w:val="00344D87"/>
    <w:rsid w:val="004126ED"/>
    <w:rsid w:val="00454426"/>
    <w:rsid w:val="0052706E"/>
    <w:rsid w:val="005E0161"/>
    <w:rsid w:val="006500D2"/>
    <w:rsid w:val="006B6DE2"/>
    <w:rsid w:val="00741275"/>
    <w:rsid w:val="0074714A"/>
    <w:rsid w:val="0076435B"/>
    <w:rsid w:val="007A27E0"/>
    <w:rsid w:val="007E4EE0"/>
    <w:rsid w:val="007E610D"/>
    <w:rsid w:val="008262FF"/>
    <w:rsid w:val="0091083F"/>
    <w:rsid w:val="00925662"/>
    <w:rsid w:val="00934030"/>
    <w:rsid w:val="00982221"/>
    <w:rsid w:val="009F60D1"/>
    <w:rsid w:val="00A56CBA"/>
    <w:rsid w:val="00A705AD"/>
    <w:rsid w:val="00A7691E"/>
    <w:rsid w:val="00A8613D"/>
    <w:rsid w:val="00AC1836"/>
    <w:rsid w:val="00B60AB5"/>
    <w:rsid w:val="00B7039A"/>
    <w:rsid w:val="00B84F45"/>
    <w:rsid w:val="00C04FCF"/>
    <w:rsid w:val="00C32D31"/>
    <w:rsid w:val="00C65318"/>
    <w:rsid w:val="00C811C3"/>
    <w:rsid w:val="00D7049D"/>
    <w:rsid w:val="00DA36E8"/>
    <w:rsid w:val="00DF68FD"/>
    <w:rsid w:val="00E16F70"/>
    <w:rsid w:val="00EA5690"/>
    <w:rsid w:val="00EB3D77"/>
    <w:rsid w:val="00F013D0"/>
    <w:rsid w:val="00F26EE9"/>
    <w:rsid w:val="00FA4754"/>
    <w:rsid w:val="00FA75B8"/>
    <w:rsid w:val="00FF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BD5BD8"/>
  <w15:chartTrackingRefBased/>
  <w15:docId w15:val="{A8E7A144-AD2F-432F-8EEC-A57896A5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uerrero\Documents\PUC%20LETTERHEAD%20MEMO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B13AF59DC8648F7AADF1D26F2A0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89472-963C-4C79-BD84-A2DB670387F8}"/>
      </w:docPartPr>
      <w:docPartBody>
        <w:p w:rsidR="009B5C65" w:rsidRDefault="00B53165" w:rsidP="00B53165">
          <w:pPr>
            <w:pStyle w:val="AB13AF59DC8648F7AADF1D26F2A068D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F28B27A0F11946A4A77A5CA72079E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4AEA3-CDD8-4777-872D-0F3BFA8EA8E9}"/>
      </w:docPartPr>
      <w:docPartBody>
        <w:p w:rsidR="00D45DAE" w:rsidRDefault="009B5C65" w:rsidP="009B5C65">
          <w:pPr>
            <w:pStyle w:val="F28B27A0F11946A4A77A5CA72079E5B5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00BC2C876D04A709B7951006EEAD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03A31-F59A-4D45-9A09-16E22FF0236F}"/>
      </w:docPartPr>
      <w:docPartBody>
        <w:p w:rsidR="00D45DAE" w:rsidRDefault="009B5C65" w:rsidP="009B5C65">
          <w:pPr>
            <w:pStyle w:val="800BC2C876D04A709B7951006EEADBB0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DB2A0210E874A3782F25201031D4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341EB-97EA-48E2-8FC1-601E7472D2D9}"/>
      </w:docPartPr>
      <w:docPartBody>
        <w:p w:rsidR="00D45DAE" w:rsidRDefault="009B5C65" w:rsidP="009B5C65">
          <w:pPr>
            <w:pStyle w:val="8DB2A0210E874A3782F25201031D4DD7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574056FA1B7419B83302A7B09164C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8AB01-2971-4CC3-B77A-4CC124A87131}"/>
      </w:docPartPr>
      <w:docPartBody>
        <w:p w:rsidR="00903DA8" w:rsidRDefault="00B12CBE" w:rsidP="00B12CBE">
          <w:pPr>
            <w:pStyle w:val="7574056FA1B7419B83302A7B09164CE1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65"/>
    <w:rsid w:val="000C5AB3"/>
    <w:rsid w:val="00226FEE"/>
    <w:rsid w:val="008D618C"/>
    <w:rsid w:val="008F4A88"/>
    <w:rsid w:val="00903DA8"/>
    <w:rsid w:val="009B5C65"/>
    <w:rsid w:val="00B12CBE"/>
    <w:rsid w:val="00B53165"/>
    <w:rsid w:val="00D4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2CBE"/>
  </w:style>
  <w:style w:type="paragraph" w:customStyle="1" w:styleId="AB13AF59DC8648F7AADF1D26F2A068D0">
    <w:name w:val="AB13AF59DC8648F7AADF1D26F2A068D0"/>
    <w:rsid w:val="00B53165"/>
  </w:style>
  <w:style w:type="paragraph" w:customStyle="1" w:styleId="DBD0DFCA1F624921BB55C5665C648DAA">
    <w:name w:val="DBD0DFCA1F624921BB55C5665C648DAA"/>
    <w:rsid w:val="00B53165"/>
  </w:style>
  <w:style w:type="paragraph" w:customStyle="1" w:styleId="F316160E3AC84098A81A403994D86AE7">
    <w:name w:val="F316160E3AC84098A81A403994D86AE7"/>
    <w:rsid w:val="00B53165"/>
  </w:style>
  <w:style w:type="paragraph" w:customStyle="1" w:styleId="616064F81178407193DFA78B729B0B75">
    <w:name w:val="616064F81178407193DFA78B729B0B75"/>
    <w:rsid w:val="009B5C65"/>
  </w:style>
  <w:style w:type="paragraph" w:customStyle="1" w:styleId="F28B27A0F11946A4A77A5CA72079E5B5">
    <w:name w:val="F28B27A0F11946A4A77A5CA72079E5B5"/>
    <w:rsid w:val="009B5C65"/>
  </w:style>
  <w:style w:type="paragraph" w:customStyle="1" w:styleId="EA58065739784467BB63AD314C660BD6">
    <w:name w:val="EA58065739784467BB63AD314C660BD6"/>
    <w:rsid w:val="009B5C65"/>
  </w:style>
  <w:style w:type="paragraph" w:customStyle="1" w:styleId="075EB4A5573F47D9867756DE5072F5DF">
    <w:name w:val="075EB4A5573F47D9867756DE5072F5DF"/>
    <w:rsid w:val="009B5C65"/>
  </w:style>
  <w:style w:type="paragraph" w:customStyle="1" w:styleId="14B74323AFBC4CAFA877375785660B61">
    <w:name w:val="14B74323AFBC4CAFA877375785660B61"/>
    <w:rsid w:val="009B5C65"/>
  </w:style>
  <w:style w:type="paragraph" w:customStyle="1" w:styleId="2C535CC90B2C4770A74154853ED93C98">
    <w:name w:val="2C535CC90B2C4770A74154853ED93C98"/>
    <w:rsid w:val="009B5C65"/>
  </w:style>
  <w:style w:type="paragraph" w:customStyle="1" w:styleId="800BC2C876D04A709B7951006EEADBB0">
    <w:name w:val="800BC2C876D04A709B7951006EEADBB0"/>
    <w:rsid w:val="009B5C65"/>
  </w:style>
  <w:style w:type="paragraph" w:customStyle="1" w:styleId="8DB2A0210E874A3782F25201031D4DD7">
    <w:name w:val="8DB2A0210E874A3782F25201031D4DD7"/>
    <w:rsid w:val="009B5C65"/>
  </w:style>
  <w:style w:type="paragraph" w:customStyle="1" w:styleId="1D064553C6A346BA97494F5FE0DB1B29">
    <w:name w:val="1D064553C6A346BA97494F5FE0DB1B29"/>
    <w:rsid w:val="009B5C65"/>
  </w:style>
  <w:style w:type="paragraph" w:customStyle="1" w:styleId="2E5DE1AB610A4D7CB97DEA38D0F4F206">
    <w:name w:val="2E5DE1AB610A4D7CB97DEA38D0F4F206"/>
    <w:rsid w:val="009B5C65"/>
  </w:style>
  <w:style w:type="paragraph" w:customStyle="1" w:styleId="7574056FA1B7419B83302A7B09164CE1">
    <w:name w:val="7574056FA1B7419B83302A7B09164CE1"/>
    <w:rsid w:val="00B12C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E5626-529D-4181-91A5-255B429EC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PUC LETTERHEAD MEMO</Template>
  <TotalTime>62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Guerrero, Leila</dc:creator>
  <cp:keywords/>
  <cp:lastModifiedBy>Harrison, John</cp:lastModifiedBy>
  <cp:revision>8</cp:revision>
  <cp:lastPrinted>2014-10-31T15:06:00Z</cp:lastPrinted>
  <dcterms:created xsi:type="dcterms:W3CDTF">2020-11-24T16:52:00Z</dcterms:created>
  <dcterms:modified xsi:type="dcterms:W3CDTF">2020-11-30T19:00:00Z</dcterms:modified>
</cp:coreProperties>
</file>